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A00FA" w14:textId="188F7377" w:rsidR="00BA00AB" w:rsidRDefault="00737E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SWYFTE</w:t>
      </w:r>
      <w:r>
        <w:rPr>
          <w:rFonts w:cs="Times New Roman"/>
          <w:szCs w:val="24"/>
        </w:rPr>
        <w:t xml:space="preserve">      (fl.1460)</w:t>
      </w:r>
    </w:p>
    <w:p w14:paraId="7C42358D" w14:textId="38590088" w:rsidR="00737EC4" w:rsidRDefault="00737E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Tynslowe.</w:t>
      </w:r>
    </w:p>
    <w:p w14:paraId="567B60B0" w14:textId="77777777" w:rsidR="00737EC4" w:rsidRDefault="00737EC4" w:rsidP="009139A6">
      <w:pPr>
        <w:pStyle w:val="NoSpacing"/>
        <w:rPr>
          <w:rFonts w:cs="Times New Roman"/>
          <w:szCs w:val="24"/>
        </w:rPr>
      </w:pPr>
    </w:p>
    <w:p w14:paraId="6AD1F41B" w14:textId="77777777" w:rsidR="00737EC4" w:rsidRDefault="00737EC4" w:rsidP="009139A6">
      <w:pPr>
        <w:pStyle w:val="NoSpacing"/>
        <w:rPr>
          <w:rFonts w:cs="Times New Roman"/>
          <w:szCs w:val="24"/>
        </w:rPr>
      </w:pPr>
    </w:p>
    <w:p w14:paraId="60687E6C" w14:textId="41EA8B1D" w:rsidR="00737EC4" w:rsidRDefault="00737E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Feb.1460</w:t>
      </w:r>
      <w:r>
        <w:rPr>
          <w:rFonts w:cs="Times New Roman"/>
          <w:szCs w:val="24"/>
        </w:rPr>
        <w:tab/>
        <w:t>He made his Will.   (W.Y.R. p.162)</w:t>
      </w:r>
    </w:p>
    <w:p w14:paraId="1AD1D577" w14:textId="77777777" w:rsidR="00737EC4" w:rsidRDefault="00737EC4" w:rsidP="009139A6">
      <w:pPr>
        <w:pStyle w:val="NoSpacing"/>
        <w:rPr>
          <w:rFonts w:cs="Times New Roman"/>
          <w:szCs w:val="24"/>
        </w:rPr>
      </w:pPr>
    </w:p>
    <w:p w14:paraId="647E733F" w14:textId="77777777" w:rsidR="00737EC4" w:rsidRDefault="00737EC4" w:rsidP="009139A6">
      <w:pPr>
        <w:pStyle w:val="NoSpacing"/>
        <w:rPr>
          <w:rFonts w:cs="Times New Roman"/>
          <w:szCs w:val="24"/>
        </w:rPr>
      </w:pPr>
    </w:p>
    <w:p w14:paraId="54DF2B07" w14:textId="472C82E4" w:rsidR="00737EC4" w:rsidRPr="00737EC4" w:rsidRDefault="00737E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October 2023</w:t>
      </w:r>
    </w:p>
    <w:sectPr w:rsidR="00737EC4" w:rsidRPr="00737E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CEC9D" w14:textId="77777777" w:rsidR="00737EC4" w:rsidRDefault="00737EC4" w:rsidP="009139A6">
      <w:r>
        <w:separator/>
      </w:r>
    </w:p>
  </w:endnote>
  <w:endnote w:type="continuationSeparator" w:id="0">
    <w:p w14:paraId="67222355" w14:textId="77777777" w:rsidR="00737EC4" w:rsidRDefault="00737E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3FB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D0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F81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42739" w14:textId="77777777" w:rsidR="00737EC4" w:rsidRDefault="00737EC4" w:rsidP="009139A6">
      <w:r>
        <w:separator/>
      </w:r>
    </w:p>
  </w:footnote>
  <w:footnote w:type="continuationSeparator" w:id="0">
    <w:p w14:paraId="3520E908" w14:textId="77777777" w:rsidR="00737EC4" w:rsidRDefault="00737E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4B0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586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654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C4"/>
    <w:rsid w:val="000666E0"/>
    <w:rsid w:val="002510B7"/>
    <w:rsid w:val="005C130B"/>
    <w:rsid w:val="00737EC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1EA81"/>
  <w15:chartTrackingRefBased/>
  <w15:docId w15:val="{073662FC-7A70-474C-A509-CE965B07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2023-10-27T17:18:00Z</dcterms:created>
  <dcterms:modified xsi:type="dcterms:W3CDTF">2023-10-27T17:22:00Z</dcterms:modified>
</cp:coreProperties>
</file>